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MARTYN, senior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 (fl.1487)</w:t>
      </w: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Whitstable, Kent.</w:t>
      </w: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ab/>
        <w:t>1487</w:t>
      </w:r>
      <w:r w:rsidRPr="00087C1B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11E9" w:rsidRPr="00087C1B" w:rsidRDefault="008111E9" w:rsidP="008111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1E9" w:rsidRDefault="008111E9" w:rsidP="00564E3C">
      <w:pPr>
        <w:spacing w:after="0" w:line="240" w:lineRule="auto"/>
      </w:pPr>
      <w:r>
        <w:separator/>
      </w:r>
    </w:p>
  </w:endnote>
  <w:endnote w:type="continuationSeparator" w:id="0">
    <w:p w:rsidR="008111E9" w:rsidRDefault="008111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11E9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1E9" w:rsidRDefault="008111E9" w:rsidP="00564E3C">
      <w:pPr>
        <w:spacing w:after="0" w:line="240" w:lineRule="auto"/>
      </w:pPr>
      <w:r>
        <w:separator/>
      </w:r>
    </w:p>
  </w:footnote>
  <w:footnote w:type="continuationSeparator" w:id="0">
    <w:p w:rsidR="008111E9" w:rsidRDefault="008111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E9"/>
    <w:rsid w:val="00372DC6"/>
    <w:rsid w:val="00564E3C"/>
    <w:rsid w:val="0064591D"/>
    <w:rsid w:val="008111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281D6-9D02-4D2C-BC8A-3BD115AF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2015-11-10T20:47:00Z</dcterms:created>
  <dcterms:modified xsi:type="dcterms:W3CDTF">2015-11-10T20:47:00Z</dcterms:modified>
</cp:coreProperties>
</file>